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0D3" w:rsidRDefault="007519C3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приложение 2</w:t>
      </w:r>
    </w:p>
    <w:p w:rsidR="007519C3" w:rsidRDefault="007519C3">
      <w:pPr>
        <w:jc w:val="center"/>
        <w:rPr>
          <w:noProof/>
        </w:rPr>
      </w:pPr>
    </w:p>
    <w:p w:rsidR="007519C3" w:rsidRDefault="007519C3" w:rsidP="007519C3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  <w:r w:rsidRPr="007519C3">
        <w:rPr>
          <w:noProof/>
          <w:sz w:val="24"/>
        </w:rPr>
        <w:t xml:space="preserve"> </w:t>
      </w:r>
    </w:p>
    <w:p w:rsidR="007519C3" w:rsidRPr="004B5BBE" w:rsidRDefault="007519C3" w:rsidP="007519C3">
      <w:pPr>
        <w:jc w:val="center"/>
        <w:rPr>
          <w:noProof/>
          <w:sz w:val="24"/>
        </w:rPr>
      </w:pPr>
      <w:r>
        <w:rPr>
          <w:noProof/>
          <w:sz w:val="24"/>
        </w:rPr>
        <w:t>входящей корреспонденции по тематике обращений граждан</w:t>
      </w:r>
    </w:p>
    <w:p w:rsidR="007519C3" w:rsidRPr="004B5BBE" w:rsidRDefault="007519C3" w:rsidP="007519C3">
      <w:pPr>
        <w:jc w:val="center"/>
        <w:rPr>
          <w:noProof/>
          <w:sz w:val="24"/>
        </w:rPr>
      </w:pPr>
      <w:r>
        <w:rPr>
          <w:noProof/>
          <w:sz w:val="24"/>
        </w:rPr>
        <w:t>в Управлении Федеральной налоговой службы по Красноярскому краю</w:t>
      </w:r>
    </w:p>
    <w:p w:rsidR="00EA70D3" w:rsidRPr="00135429" w:rsidRDefault="007519C3">
      <w:pPr>
        <w:jc w:val="center"/>
        <w:rPr>
          <w:noProof/>
          <w:sz w:val="24"/>
        </w:rPr>
      </w:pPr>
      <w:r w:rsidRPr="00DE2D2C">
        <w:rPr>
          <w:noProof/>
          <w:sz w:val="24"/>
        </w:rPr>
        <w:t>2019</w:t>
      </w:r>
      <w:r w:rsidR="00135429" w:rsidRPr="00D70B0B">
        <w:rPr>
          <w:noProof/>
          <w:sz w:val="24"/>
        </w:rPr>
        <w:t xml:space="preserve"> </w:t>
      </w:r>
      <w:r w:rsidR="00135429">
        <w:rPr>
          <w:noProof/>
          <w:sz w:val="24"/>
        </w:rPr>
        <w:t>год</w:t>
      </w:r>
    </w:p>
    <w:p w:rsidR="00F53426" w:rsidRDefault="00F53426" w:rsidP="00F53426">
      <w:pPr>
        <w:jc w:val="center"/>
        <w:rPr>
          <w:noProof/>
        </w:rPr>
      </w:pPr>
    </w:p>
    <w:p w:rsidR="00F53426" w:rsidRDefault="00F53426" w:rsidP="00F53426">
      <w:pPr>
        <w:jc w:val="center"/>
        <w:rPr>
          <w:noProof/>
        </w:rPr>
      </w:pPr>
      <w:r w:rsidRPr="00E46265">
        <w:rPr>
          <w:noProof/>
        </w:rPr>
        <w:t>в соответствии с Тематическим классификатором обращений граждан Российской Федерации, иностранных граждан, лиц без гражданства, объединений граждан, в том числе юридических лиц, ФНС России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417"/>
      </w:tblGrid>
      <w:tr w:rsidR="00EA70D3" w:rsidTr="008C36BF">
        <w:trPr>
          <w:cantSplit/>
          <w:trHeight w:val="207"/>
        </w:trPr>
        <w:tc>
          <w:tcPr>
            <w:tcW w:w="8364" w:type="dxa"/>
            <w:vMerge w:val="restart"/>
          </w:tcPr>
          <w:p w:rsidR="00EA70D3" w:rsidRPr="00F53426" w:rsidRDefault="00EA70D3">
            <w:pPr>
              <w:jc w:val="center"/>
              <w:rPr>
                <w:noProof/>
                <w:sz w:val="18"/>
              </w:rPr>
            </w:pPr>
          </w:p>
          <w:p w:rsidR="00EA70D3" w:rsidRDefault="007519C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EA70D3" w:rsidRDefault="007519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EA70D3" w:rsidTr="008C36BF">
        <w:trPr>
          <w:cantSplit/>
          <w:trHeight w:val="437"/>
        </w:trPr>
        <w:tc>
          <w:tcPr>
            <w:tcW w:w="8364" w:type="dxa"/>
            <w:vMerge/>
          </w:tcPr>
          <w:p w:rsidR="00EA70D3" w:rsidRDefault="00EA70D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Merge/>
          </w:tcPr>
          <w:p w:rsidR="00EA70D3" w:rsidRDefault="00EA70D3">
            <w:pPr>
              <w:jc w:val="center"/>
              <w:rPr>
                <w:noProof/>
                <w:sz w:val="18"/>
              </w:rPr>
            </w:pPr>
          </w:p>
        </w:tc>
      </w:tr>
      <w:tr w:rsidR="00EA70D3" w:rsidTr="008C36BF">
        <w:trPr>
          <w:cantSplit/>
        </w:trPr>
        <w:tc>
          <w:tcPr>
            <w:tcW w:w="8364" w:type="dxa"/>
          </w:tcPr>
          <w:p w:rsidR="00EA70D3" w:rsidRDefault="007519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EA70D3" w:rsidRDefault="007519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B3CCB" w:rsidRPr="007519C3" w:rsidTr="008C36BF">
        <w:trPr>
          <w:cantSplit/>
        </w:trPr>
        <w:tc>
          <w:tcPr>
            <w:tcW w:w="8364" w:type="dxa"/>
          </w:tcPr>
          <w:p w:rsidR="003B3CCB" w:rsidRPr="00124795" w:rsidRDefault="00AB36E2">
            <w:pPr>
              <w:rPr>
                <w:noProof/>
                <w:sz w:val="22"/>
                <w:szCs w:val="22"/>
              </w:rPr>
            </w:pPr>
            <w:r w:rsidRPr="00AB36E2">
              <w:rPr>
                <w:noProof/>
                <w:sz w:val="22"/>
                <w:szCs w:val="22"/>
              </w:rPr>
              <w:t>0001.0002.0024.0067Поступление на государственную службу РФ</w:t>
            </w:r>
          </w:p>
        </w:tc>
        <w:tc>
          <w:tcPr>
            <w:tcW w:w="1417" w:type="dxa"/>
          </w:tcPr>
          <w:p w:rsidR="003B3CCB" w:rsidRPr="0067751C" w:rsidRDefault="00AB36E2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124795" w:rsidRPr="007519C3" w:rsidTr="008C36BF">
        <w:trPr>
          <w:cantSplit/>
        </w:trPr>
        <w:tc>
          <w:tcPr>
            <w:tcW w:w="8364" w:type="dxa"/>
          </w:tcPr>
          <w:p w:rsidR="00124795" w:rsidRPr="007519C3" w:rsidRDefault="00124795">
            <w:pPr>
              <w:rPr>
                <w:noProof/>
                <w:sz w:val="22"/>
                <w:szCs w:val="22"/>
              </w:rPr>
            </w:pPr>
            <w:r w:rsidRPr="00124795">
              <w:rPr>
                <w:noProof/>
                <w:sz w:val="22"/>
                <w:szCs w:val="22"/>
              </w:rPr>
              <w:t>0001.0002.0024.0076 Использование служебных автомобилей</w:t>
            </w:r>
          </w:p>
        </w:tc>
        <w:tc>
          <w:tcPr>
            <w:tcW w:w="1417" w:type="dxa"/>
          </w:tcPr>
          <w:p w:rsidR="00124795" w:rsidRPr="0067751C" w:rsidRDefault="00AB36E2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985E4E" w:rsidRPr="007519C3" w:rsidTr="008C36BF">
        <w:trPr>
          <w:cantSplit/>
        </w:trPr>
        <w:tc>
          <w:tcPr>
            <w:tcW w:w="8364" w:type="dxa"/>
          </w:tcPr>
          <w:p w:rsidR="00985E4E" w:rsidRPr="007519C3" w:rsidRDefault="00985E4E">
            <w:pPr>
              <w:rPr>
                <w:noProof/>
                <w:sz w:val="22"/>
                <w:szCs w:val="22"/>
              </w:rPr>
            </w:pPr>
            <w:r w:rsidRPr="00985E4E">
              <w:rPr>
                <w:noProof/>
                <w:sz w:val="22"/>
                <w:szCs w:val="22"/>
              </w:rPr>
              <w:t>0001.0002.0024.0083 Разрешение индивидуальных служебных споров</w:t>
            </w:r>
          </w:p>
        </w:tc>
        <w:tc>
          <w:tcPr>
            <w:tcW w:w="1417" w:type="dxa"/>
          </w:tcPr>
          <w:p w:rsidR="00985E4E" w:rsidRPr="0067751C" w:rsidRDefault="00985E4E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EA70D3" w:rsidRPr="007519C3" w:rsidTr="008C36BF">
        <w:trPr>
          <w:cantSplit/>
        </w:trPr>
        <w:tc>
          <w:tcPr>
            <w:tcW w:w="8364" w:type="dxa"/>
          </w:tcPr>
          <w:p w:rsidR="00EA70D3" w:rsidRPr="007519C3" w:rsidRDefault="007519C3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0001.0002.0027.0122 Неполучение ответа на обращение</w:t>
            </w:r>
          </w:p>
        </w:tc>
        <w:tc>
          <w:tcPr>
            <w:tcW w:w="1417" w:type="dxa"/>
          </w:tcPr>
          <w:p w:rsidR="00EA70D3" w:rsidRPr="0067751C" w:rsidRDefault="00985E4E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7</w:t>
            </w:r>
          </w:p>
        </w:tc>
      </w:tr>
      <w:tr w:rsidR="007519C3" w:rsidRPr="007519C3" w:rsidTr="008C36BF">
        <w:trPr>
          <w:cantSplit/>
        </w:trPr>
        <w:tc>
          <w:tcPr>
            <w:tcW w:w="8364" w:type="dxa"/>
          </w:tcPr>
          <w:p w:rsidR="007519C3" w:rsidRPr="007519C3" w:rsidRDefault="007519C3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0001.0002.0027.0124 Действие (бездействие) при рассмотрении обращения</w:t>
            </w:r>
          </w:p>
        </w:tc>
        <w:tc>
          <w:tcPr>
            <w:tcW w:w="1417" w:type="dxa"/>
          </w:tcPr>
          <w:p w:rsidR="007519C3" w:rsidRPr="0067751C" w:rsidRDefault="00AB36E2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2</w:t>
            </w:r>
            <w:r w:rsidR="00985E4E" w:rsidRPr="0067751C">
              <w:rPr>
                <w:noProof/>
                <w:sz w:val="22"/>
                <w:szCs w:val="22"/>
                <w:lang w:val="en-US"/>
              </w:rPr>
              <w:t>7</w:t>
            </w:r>
          </w:p>
        </w:tc>
      </w:tr>
      <w:tr w:rsidR="00D70B0B" w:rsidRPr="007519C3" w:rsidTr="008C36BF">
        <w:trPr>
          <w:cantSplit/>
        </w:trPr>
        <w:tc>
          <w:tcPr>
            <w:tcW w:w="8364" w:type="dxa"/>
          </w:tcPr>
          <w:p w:rsidR="00D70B0B" w:rsidRPr="00585557" w:rsidRDefault="00D70B0B">
            <w:pPr>
              <w:rPr>
                <w:noProof/>
                <w:sz w:val="22"/>
                <w:szCs w:val="22"/>
              </w:rPr>
            </w:pPr>
            <w:r w:rsidRPr="00D70B0B">
              <w:rPr>
                <w:noProof/>
                <w:sz w:val="22"/>
                <w:szCs w:val="22"/>
              </w:rPr>
              <w:t>0001.0002.0027.0127*</w:t>
            </w:r>
            <w:r w:rsidRPr="00D70B0B">
              <w:rPr>
                <w:noProof/>
                <w:sz w:val="22"/>
                <w:szCs w:val="22"/>
              </w:rPr>
              <w:tab/>
              <w:t>Обращения, не подписанные авторами, без указания адреса</w:t>
            </w:r>
          </w:p>
        </w:tc>
        <w:tc>
          <w:tcPr>
            <w:tcW w:w="1417" w:type="dxa"/>
          </w:tcPr>
          <w:p w:rsidR="00D70B0B" w:rsidRPr="0067751C" w:rsidRDefault="00985E4E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  <w:tr w:rsidR="00985E4E" w:rsidRPr="007519C3" w:rsidTr="008C36BF">
        <w:trPr>
          <w:cantSplit/>
        </w:trPr>
        <w:tc>
          <w:tcPr>
            <w:tcW w:w="8364" w:type="dxa"/>
          </w:tcPr>
          <w:p w:rsidR="00985E4E" w:rsidRPr="00124795" w:rsidRDefault="00985E4E">
            <w:pPr>
              <w:rPr>
                <w:noProof/>
                <w:sz w:val="22"/>
                <w:szCs w:val="22"/>
              </w:rPr>
            </w:pPr>
            <w:r w:rsidRPr="00985E4E">
              <w:rPr>
                <w:noProof/>
                <w:sz w:val="22"/>
                <w:szCs w:val="22"/>
              </w:rPr>
              <w:t>0001.0002.0027.0131 Прекращение рассмотрения обращения</w:t>
            </w:r>
          </w:p>
        </w:tc>
        <w:tc>
          <w:tcPr>
            <w:tcW w:w="1417" w:type="dxa"/>
          </w:tcPr>
          <w:p w:rsidR="00985E4E" w:rsidRPr="0067751C" w:rsidRDefault="008C36BF" w:rsidP="008C36BF">
            <w:pPr>
              <w:ind w:left="360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 xml:space="preserve">   </w:t>
            </w:r>
            <w:r w:rsidR="00985E4E" w:rsidRPr="0067751C"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124795" w:rsidRPr="007519C3" w:rsidTr="008C36BF">
        <w:trPr>
          <w:cantSplit/>
        </w:trPr>
        <w:tc>
          <w:tcPr>
            <w:tcW w:w="8364" w:type="dxa"/>
          </w:tcPr>
          <w:p w:rsidR="00124795" w:rsidRPr="00D70B0B" w:rsidRDefault="00124795">
            <w:pPr>
              <w:rPr>
                <w:noProof/>
                <w:sz w:val="22"/>
                <w:szCs w:val="22"/>
              </w:rPr>
            </w:pPr>
            <w:r w:rsidRPr="00124795">
              <w:rPr>
                <w:noProof/>
                <w:sz w:val="22"/>
                <w:szCs w:val="22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417" w:type="dxa"/>
          </w:tcPr>
          <w:p w:rsidR="00124795" w:rsidRPr="0067751C" w:rsidRDefault="009F393B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5</w:t>
            </w:r>
          </w:p>
        </w:tc>
      </w:tr>
      <w:tr w:rsidR="00585557" w:rsidRPr="007519C3" w:rsidTr="008C36BF">
        <w:trPr>
          <w:cantSplit/>
        </w:trPr>
        <w:tc>
          <w:tcPr>
            <w:tcW w:w="8364" w:type="dxa"/>
          </w:tcPr>
          <w:p w:rsidR="00585557" w:rsidRPr="007519C3" w:rsidRDefault="00585557">
            <w:pPr>
              <w:rPr>
                <w:noProof/>
                <w:sz w:val="22"/>
                <w:szCs w:val="22"/>
              </w:rPr>
            </w:pPr>
            <w:r w:rsidRPr="00585557">
              <w:rPr>
                <w:noProof/>
                <w:sz w:val="22"/>
                <w:szCs w:val="22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417" w:type="dxa"/>
          </w:tcPr>
          <w:p w:rsidR="00985E4E" w:rsidRPr="0067751C" w:rsidRDefault="00985E4E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2</w:t>
            </w:r>
          </w:p>
          <w:p w:rsidR="00585557" w:rsidRPr="0067751C" w:rsidRDefault="00585557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</w:p>
        </w:tc>
      </w:tr>
      <w:tr w:rsidR="005573F6" w:rsidRPr="007519C3" w:rsidTr="008C36BF">
        <w:trPr>
          <w:cantSplit/>
        </w:trPr>
        <w:tc>
          <w:tcPr>
            <w:tcW w:w="8364" w:type="dxa"/>
          </w:tcPr>
          <w:p w:rsidR="005573F6" w:rsidRPr="007519C3" w:rsidRDefault="005573F6">
            <w:pPr>
              <w:rPr>
                <w:noProof/>
                <w:sz w:val="22"/>
                <w:szCs w:val="22"/>
              </w:rPr>
            </w:pPr>
            <w:r w:rsidRPr="005573F6">
              <w:rPr>
                <w:noProof/>
                <w:sz w:val="22"/>
                <w:szCs w:val="22"/>
              </w:rPr>
              <w:t>0001.0002.0027.0134</w:t>
            </w:r>
            <w:r w:rsidRPr="005573F6">
              <w:rPr>
                <w:noProof/>
                <w:sz w:val="22"/>
                <w:szCs w:val="22"/>
              </w:rPr>
              <w:tab/>
              <w:t>Ознакомление с документами и материалами, касающимися рассмотрения обращений</w:t>
            </w:r>
          </w:p>
        </w:tc>
        <w:tc>
          <w:tcPr>
            <w:tcW w:w="1417" w:type="dxa"/>
          </w:tcPr>
          <w:p w:rsidR="005573F6" w:rsidRPr="0067751C" w:rsidRDefault="005573F6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7519C3" w:rsidRPr="007519C3" w:rsidTr="008C36BF">
        <w:trPr>
          <w:cantSplit/>
        </w:trPr>
        <w:tc>
          <w:tcPr>
            <w:tcW w:w="8364" w:type="dxa"/>
          </w:tcPr>
          <w:p w:rsidR="007519C3" w:rsidRPr="007519C3" w:rsidRDefault="007519C3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417" w:type="dxa"/>
          </w:tcPr>
          <w:p w:rsidR="007519C3" w:rsidRPr="0067751C" w:rsidRDefault="00AB36E2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  <w:r w:rsidR="009F393B" w:rsidRPr="0067751C">
              <w:rPr>
                <w:noProof/>
                <w:sz w:val="22"/>
                <w:szCs w:val="22"/>
                <w:lang w:val="en-US"/>
              </w:rPr>
              <w:t>72</w:t>
            </w:r>
          </w:p>
        </w:tc>
      </w:tr>
      <w:tr w:rsidR="009F393B" w:rsidRPr="007519C3" w:rsidTr="008C36BF">
        <w:trPr>
          <w:cantSplit/>
        </w:trPr>
        <w:tc>
          <w:tcPr>
            <w:tcW w:w="8364" w:type="dxa"/>
          </w:tcPr>
          <w:p w:rsidR="009F393B" w:rsidRPr="00D70B0B" w:rsidRDefault="009F393B" w:rsidP="00045BD0">
            <w:pPr>
              <w:rPr>
                <w:noProof/>
              </w:rPr>
            </w:pPr>
            <w:r w:rsidRPr="009F393B">
              <w:rPr>
                <w:noProof/>
              </w:rPr>
              <w:t>0001.0002.0027.0149 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417" w:type="dxa"/>
          </w:tcPr>
          <w:p w:rsidR="009F393B" w:rsidRPr="0067751C" w:rsidRDefault="009F393B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D70B0B" w:rsidRPr="007519C3" w:rsidTr="008C36BF">
        <w:trPr>
          <w:cantSplit/>
        </w:trPr>
        <w:tc>
          <w:tcPr>
            <w:tcW w:w="8364" w:type="dxa"/>
          </w:tcPr>
          <w:p w:rsidR="00D70B0B" w:rsidRPr="002877B0" w:rsidRDefault="00D70B0B" w:rsidP="00045BD0">
            <w:pPr>
              <w:rPr>
                <w:noProof/>
              </w:rPr>
            </w:pPr>
            <w:r w:rsidRPr="00D70B0B">
              <w:rPr>
                <w:noProof/>
              </w:rPr>
              <w:t>0001.0003.0030.0202</w:t>
            </w:r>
            <w:r w:rsidRPr="00D70B0B">
              <w:rPr>
                <w:noProof/>
              </w:rPr>
              <w:tab/>
              <w:t>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7" w:type="dxa"/>
          </w:tcPr>
          <w:p w:rsidR="00D70B0B" w:rsidRPr="0067751C" w:rsidRDefault="00AB36E2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10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2877B0" w:rsidRDefault="00CC60E4" w:rsidP="00045BD0">
            <w:pPr>
              <w:rPr>
                <w:noProof/>
              </w:rPr>
            </w:pPr>
            <w:r w:rsidRPr="002877B0">
              <w:rPr>
                <w:noProof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1417" w:type="dxa"/>
          </w:tcPr>
          <w:p w:rsidR="00CC60E4" w:rsidRPr="0067751C" w:rsidRDefault="00AB36E2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  <w:tr w:rsidR="0026545E" w:rsidRPr="007519C3" w:rsidTr="008C36BF">
        <w:trPr>
          <w:cantSplit/>
        </w:trPr>
        <w:tc>
          <w:tcPr>
            <w:tcW w:w="8364" w:type="dxa"/>
          </w:tcPr>
          <w:p w:rsidR="0026545E" w:rsidRPr="00E01FF9" w:rsidRDefault="0026545E">
            <w:pPr>
              <w:rPr>
                <w:noProof/>
              </w:rPr>
            </w:pPr>
            <w:r w:rsidRPr="0026545E">
              <w:rPr>
                <w:noProof/>
              </w:rPr>
              <w:t>0002.0006.0065.0254</w:t>
            </w:r>
            <w:r w:rsidRPr="0026545E">
              <w:rPr>
                <w:noProof/>
              </w:rPr>
              <w:tab/>
              <w:t>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417" w:type="dxa"/>
          </w:tcPr>
          <w:p w:rsidR="0026545E" w:rsidRPr="0067751C" w:rsidRDefault="00AB36E2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26545E" w:rsidRPr="007519C3" w:rsidTr="008C36BF">
        <w:trPr>
          <w:cantSplit/>
        </w:trPr>
        <w:tc>
          <w:tcPr>
            <w:tcW w:w="8364" w:type="dxa"/>
          </w:tcPr>
          <w:p w:rsidR="0026545E" w:rsidRPr="00E01FF9" w:rsidRDefault="0026545E">
            <w:pPr>
              <w:rPr>
                <w:noProof/>
              </w:rPr>
            </w:pPr>
            <w:r w:rsidRPr="0026545E">
              <w:rPr>
                <w:noProof/>
              </w:rPr>
              <w:t>0002.0006.0065.0257</w:t>
            </w:r>
            <w:r w:rsidRPr="0026545E">
              <w:rPr>
                <w:noProof/>
              </w:rPr>
              <w:tab/>
              <w:t>Выплата заработной платы</w:t>
            </w:r>
          </w:p>
        </w:tc>
        <w:tc>
          <w:tcPr>
            <w:tcW w:w="1417" w:type="dxa"/>
          </w:tcPr>
          <w:p w:rsidR="0026545E" w:rsidRPr="0067751C" w:rsidRDefault="00AB36E2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  <w:tr w:rsidR="00585557" w:rsidRPr="007519C3" w:rsidTr="008C36BF">
        <w:trPr>
          <w:cantSplit/>
        </w:trPr>
        <w:tc>
          <w:tcPr>
            <w:tcW w:w="8364" w:type="dxa"/>
          </w:tcPr>
          <w:p w:rsidR="00585557" w:rsidRPr="002877B0" w:rsidRDefault="00585557">
            <w:pPr>
              <w:rPr>
                <w:noProof/>
              </w:rPr>
            </w:pPr>
            <w:r w:rsidRPr="00E01FF9">
              <w:rPr>
                <w:noProof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417" w:type="dxa"/>
          </w:tcPr>
          <w:p w:rsidR="00585557" w:rsidRPr="0067751C" w:rsidRDefault="00AB36E2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26545E" w:rsidRPr="007519C3" w:rsidTr="008C36BF">
        <w:trPr>
          <w:cantSplit/>
        </w:trPr>
        <w:tc>
          <w:tcPr>
            <w:tcW w:w="8364" w:type="dxa"/>
          </w:tcPr>
          <w:p w:rsidR="0026545E" w:rsidRPr="002877B0" w:rsidRDefault="0026545E">
            <w:pPr>
              <w:rPr>
                <w:noProof/>
              </w:rPr>
            </w:pPr>
            <w:r w:rsidRPr="0026545E">
              <w:rPr>
                <w:noProof/>
              </w:rPr>
              <w:t>0002.0006.0065.0269</w:t>
            </w:r>
            <w:r w:rsidRPr="0026545E">
              <w:rPr>
                <w:noProof/>
              </w:rPr>
              <w:tab/>
              <w:t>Материальная и моральная мотивация</w:t>
            </w:r>
          </w:p>
        </w:tc>
        <w:tc>
          <w:tcPr>
            <w:tcW w:w="1417" w:type="dxa"/>
          </w:tcPr>
          <w:p w:rsidR="0026545E" w:rsidRPr="0067751C" w:rsidRDefault="009F393B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10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2877B0">
              <w:rPr>
                <w:noProof/>
              </w:rPr>
              <w:t>0002.0007.0066.0271 Нормативное правовое регулирование в сфере социального обеспечения и социального страхования</w:t>
            </w:r>
          </w:p>
        </w:tc>
        <w:tc>
          <w:tcPr>
            <w:tcW w:w="1417" w:type="dxa"/>
          </w:tcPr>
          <w:p w:rsidR="00CC60E4" w:rsidRPr="0067751C" w:rsidRDefault="00804B27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AB36E2" w:rsidRPr="007519C3" w:rsidTr="008C36BF">
        <w:trPr>
          <w:cantSplit/>
        </w:trPr>
        <w:tc>
          <w:tcPr>
            <w:tcW w:w="8364" w:type="dxa"/>
          </w:tcPr>
          <w:p w:rsidR="00AB36E2" w:rsidRPr="007519C3" w:rsidRDefault="00AB36E2">
            <w:pPr>
              <w:rPr>
                <w:noProof/>
                <w:sz w:val="22"/>
                <w:szCs w:val="22"/>
              </w:rPr>
            </w:pPr>
            <w:r w:rsidRPr="00AB36E2">
              <w:rPr>
                <w:noProof/>
                <w:sz w:val="22"/>
                <w:szCs w:val="22"/>
              </w:rPr>
              <w:t>0002.0007.0069.0280 Трудовой стаж и трудовые книжки</w:t>
            </w:r>
          </w:p>
        </w:tc>
        <w:tc>
          <w:tcPr>
            <w:tcW w:w="1417" w:type="dxa"/>
          </w:tcPr>
          <w:p w:rsidR="00AB36E2" w:rsidRPr="0067751C" w:rsidRDefault="009F393B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0002.0007.0072.0288 Просьбы об оказании финансовой помощи</w:t>
            </w:r>
          </w:p>
        </w:tc>
        <w:tc>
          <w:tcPr>
            <w:tcW w:w="1417" w:type="dxa"/>
          </w:tcPr>
          <w:p w:rsidR="00CC60E4" w:rsidRPr="0067751C" w:rsidRDefault="00105328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CC60E4">
              <w:rPr>
                <w:noProof/>
                <w:sz w:val="22"/>
                <w:szCs w:val="22"/>
              </w:rPr>
              <w:t>0003.0008.0086.0537 Государственная политика в налоговой сфере</w:t>
            </w:r>
          </w:p>
        </w:tc>
        <w:tc>
          <w:tcPr>
            <w:tcW w:w="1417" w:type="dxa"/>
          </w:tcPr>
          <w:p w:rsidR="00CC60E4" w:rsidRPr="0067751C" w:rsidRDefault="00105328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CC60E4">
              <w:rPr>
                <w:noProof/>
                <w:sz w:val="22"/>
                <w:szCs w:val="22"/>
              </w:rPr>
              <w:t>0003.0008.0086.0538 Налоговые преференции и льготы физическим лицам</w:t>
            </w:r>
          </w:p>
        </w:tc>
        <w:tc>
          <w:tcPr>
            <w:tcW w:w="1417" w:type="dxa"/>
          </w:tcPr>
          <w:p w:rsidR="00CC60E4" w:rsidRPr="0067751C" w:rsidRDefault="009F393B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2</w:t>
            </w:r>
            <w:r w:rsidR="00105328" w:rsidRPr="0067751C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0003.0008.0086.0540 Земельный налог</w:t>
            </w:r>
          </w:p>
        </w:tc>
        <w:tc>
          <w:tcPr>
            <w:tcW w:w="1417" w:type="dxa"/>
          </w:tcPr>
          <w:p w:rsidR="00CC60E4" w:rsidRPr="0067751C" w:rsidRDefault="009F393B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50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0003.0008.0086.0541 Налог на добавленную стоимость</w:t>
            </w:r>
          </w:p>
        </w:tc>
        <w:tc>
          <w:tcPr>
            <w:tcW w:w="1417" w:type="dxa"/>
          </w:tcPr>
          <w:p w:rsidR="00CC60E4" w:rsidRPr="0067751C" w:rsidRDefault="009F393B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8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0003.0008.0086.0543 Транспортный налог</w:t>
            </w:r>
          </w:p>
        </w:tc>
        <w:tc>
          <w:tcPr>
            <w:tcW w:w="1417" w:type="dxa"/>
          </w:tcPr>
          <w:p w:rsidR="00CC60E4" w:rsidRPr="0067751C" w:rsidRDefault="009F393B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100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0003.0008.0086.0544 Налог на имущество</w:t>
            </w:r>
          </w:p>
        </w:tc>
        <w:tc>
          <w:tcPr>
            <w:tcW w:w="1417" w:type="dxa"/>
          </w:tcPr>
          <w:p w:rsidR="00CC60E4" w:rsidRPr="0067751C" w:rsidRDefault="00BA2821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  <w:r w:rsidR="009F393B" w:rsidRPr="0067751C">
              <w:rPr>
                <w:noProof/>
                <w:sz w:val="22"/>
                <w:szCs w:val="22"/>
                <w:lang w:val="en-US"/>
              </w:rPr>
              <w:t>36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0003.0008.0086.0545 Налог на доходы физических лиц</w:t>
            </w:r>
          </w:p>
        </w:tc>
        <w:tc>
          <w:tcPr>
            <w:tcW w:w="1417" w:type="dxa"/>
          </w:tcPr>
          <w:p w:rsidR="00CC60E4" w:rsidRPr="0067751C" w:rsidRDefault="00BA2821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  <w:r w:rsidR="009F393B" w:rsidRPr="0067751C">
              <w:rPr>
                <w:noProof/>
                <w:sz w:val="22"/>
                <w:szCs w:val="22"/>
                <w:lang w:val="en-US"/>
              </w:rPr>
              <w:t>56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417" w:type="dxa"/>
          </w:tcPr>
          <w:p w:rsidR="00CC60E4" w:rsidRPr="0067751C" w:rsidRDefault="009F393B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6</w:t>
            </w:r>
            <w:r w:rsidR="00BA2821" w:rsidRPr="0067751C">
              <w:rPr>
                <w:noProof/>
                <w:sz w:val="22"/>
                <w:szCs w:val="22"/>
                <w:lang w:val="en-US"/>
              </w:rPr>
              <w:t>5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2877B0">
              <w:rPr>
                <w:noProof/>
              </w:rPr>
              <w:t>0003.0008.0086.0549 Юридические вопросы по налогам и сборам</w:t>
            </w:r>
          </w:p>
        </w:tc>
        <w:tc>
          <w:tcPr>
            <w:tcW w:w="1417" w:type="dxa"/>
          </w:tcPr>
          <w:p w:rsidR="00CC60E4" w:rsidRPr="0067751C" w:rsidRDefault="00BA2821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7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0003.0008.0086.0551 Учет налогоплательщиков. Получение и отказ от ИНН</w:t>
            </w:r>
          </w:p>
        </w:tc>
        <w:tc>
          <w:tcPr>
            <w:tcW w:w="1417" w:type="dxa"/>
          </w:tcPr>
          <w:p w:rsidR="00CC60E4" w:rsidRPr="0067751C" w:rsidRDefault="00BA2821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4</w:t>
            </w:r>
            <w:r w:rsidR="009F393B" w:rsidRPr="0067751C">
              <w:rPr>
                <w:noProof/>
                <w:sz w:val="22"/>
                <w:szCs w:val="22"/>
                <w:lang w:val="en-US"/>
              </w:rPr>
              <w:t>6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0003.0008.0086.0552 Организация работы с налогоплательщиками</w:t>
            </w:r>
          </w:p>
        </w:tc>
        <w:tc>
          <w:tcPr>
            <w:tcW w:w="1417" w:type="dxa"/>
          </w:tcPr>
          <w:p w:rsidR="00CC60E4" w:rsidRPr="0067751C" w:rsidRDefault="00BA2821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  <w:r w:rsidR="009F393B" w:rsidRPr="0067751C">
              <w:rPr>
                <w:noProof/>
                <w:sz w:val="22"/>
                <w:szCs w:val="22"/>
                <w:lang w:val="en-US"/>
              </w:rPr>
              <w:t>60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0003.0008.0086.0553 Актуализация сведений об объектах налогообложения</w:t>
            </w:r>
          </w:p>
        </w:tc>
        <w:tc>
          <w:tcPr>
            <w:tcW w:w="1417" w:type="dxa"/>
          </w:tcPr>
          <w:p w:rsidR="00CC60E4" w:rsidRPr="0067751C" w:rsidRDefault="009F393B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60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0003.0008.0086.0554 Получение налоговых уведомлений об уплате налога</w:t>
            </w:r>
          </w:p>
        </w:tc>
        <w:tc>
          <w:tcPr>
            <w:tcW w:w="1417" w:type="dxa"/>
          </w:tcPr>
          <w:p w:rsidR="00CC60E4" w:rsidRPr="0067751C" w:rsidRDefault="00BA2821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3</w:t>
            </w:r>
            <w:r w:rsidR="009F393B" w:rsidRPr="0067751C">
              <w:rPr>
                <w:noProof/>
                <w:sz w:val="22"/>
                <w:szCs w:val="22"/>
                <w:lang w:val="en-US"/>
              </w:rPr>
              <w:t>8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lastRenderedPageBreak/>
              <w:t>0003.0008.0086.0555 Налоговая отчетность</w:t>
            </w:r>
          </w:p>
        </w:tc>
        <w:tc>
          <w:tcPr>
            <w:tcW w:w="1417" w:type="dxa"/>
          </w:tcPr>
          <w:p w:rsidR="00CC60E4" w:rsidRPr="0067751C" w:rsidRDefault="00BA2821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6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0003.0008.0086.0556 Контроль и надзор в налоговой сфере</w:t>
            </w:r>
          </w:p>
        </w:tc>
        <w:tc>
          <w:tcPr>
            <w:tcW w:w="1417" w:type="dxa"/>
          </w:tcPr>
          <w:p w:rsidR="00CC60E4" w:rsidRPr="0067751C" w:rsidRDefault="00BA2821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  <w:r w:rsidR="009F393B" w:rsidRPr="0067751C">
              <w:rPr>
                <w:noProof/>
                <w:sz w:val="22"/>
                <w:szCs w:val="22"/>
                <w:lang w:val="en-US"/>
              </w:rPr>
              <w:t>61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7" w:type="dxa"/>
          </w:tcPr>
          <w:p w:rsidR="00CC60E4" w:rsidRPr="0067751C" w:rsidRDefault="00804B27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252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7" w:type="dxa"/>
          </w:tcPr>
          <w:p w:rsidR="00CC60E4" w:rsidRPr="0067751C" w:rsidRDefault="00804B27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401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417" w:type="dxa"/>
          </w:tcPr>
          <w:p w:rsidR="00CC60E4" w:rsidRPr="0067751C" w:rsidRDefault="00804B27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9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0003.0008.0086.0560 Уклонение от налогообложения</w:t>
            </w:r>
          </w:p>
        </w:tc>
        <w:tc>
          <w:tcPr>
            <w:tcW w:w="1417" w:type="dxa"/>
          </w:tcPr>
          <w:p w:rsidR="00CC60E4" w:rsidRPr="0067751C" w:rsidRDefault="00804B27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72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417" w:type="dxa"/>
          </w:tcPr>
          <w:p w:rsidR="00CC60E4" w:rsidRPr="0067751C" w:rsidRDefault="00804B27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4</w:t>
            </w:r>
          </w:p>
        </w:tc>
      </w:tr>
      <w:tr w:rsidR="00585557" w:rsidRPr="007519C3" w:rsidTr="008C36BF">
        <w:trPr>
          <w:cantSplit/>
        </w:trPr>
        <w:tc>
          <w:tcPr>
            <w:tcW w:w="8364" w:type="dxa"/>
          </w:tcPr>
          <w:p w:rsidR="00585557" w:rsidRPr="007519C3" w:rsidRDefault="00585557">
            <w:pPr>
              <w:rPr>
                <w:noProof/>
                <w:sz w:val="22"/>
                <w:szCs w:val="22"/>
              </w:rPr>
            </w:pPr>
            <w:r w:rsidRPr="002877B0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7" w:type="dxa"/>
          </w:tcPr>
          <w:p w:rsidR="00585557" w:rsidRPr="0067751C" w:rsidRDefault="00B555A6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  <w:r w:rsidR="00804B27" w:rsidRPr="0067751C">
              <w:rPr>
                <w:noProof/>
                <w:sz w:val="22"/>
                <w:szCs w:val="22"/>
                <w:lang w:val="en-US"/>
              </w:rPr>
              <w:t>4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7" w:type="dxa"/>
          </w:tcPr>
          <w:p w:rsidR="00CC60E4" w:rsidRPr="0067751C" w:rsidRDefault="00B555A6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  <w:r w:rsidR="00804B27" w:rsidRPr="0067751C">
              <w:rPr>
                <w:noProof/>
                <w:sz w:val="22"/>
                <w:szCs w:val="22"/>
                <w:lang w:val="en-US"/>
              </w:rPr>
              <w:t>67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7" w:type="dxa"/>
          </w:tcPr>
          <w:p w:rsidR="00CC60E4" w:rsidRPr="0067751C" w:rsidRDefault="00B555A6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  <w:r w:rsidR="00804B27" w:rsidRPr="0067751C">
              <w:rPr>
                <w:noProof/>
                <w:sz w:val="22"/>
                <w:szCs w:val="22"/>
                <w:lang w:val="en-US"/>
              </w:rPr>
              <w:t>17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417" w:type="dxa"/>
          </w:tcPr>
          <w:p w:rsidR="00CC60E4" w:rsidRPr="0067751C" w:rsidRDefault="00804B27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40</w:t>
            </w:r>
          </w:p>
        </w:tc>
      </w:tr>
      <w:tr w:rsidR="00C8445E" w:rsidRPr="007519C3" w:rsidTr="008C36BF">
        <w:trPr>
          <w:cantSplit/>
        </w:trPr>
        <w:tc>
          <w:tcPr>
            <w:tcW w:w="8364" w:type="dxa"/>
          </w:tcPr>
          <w:p w:rsidR="00C8445E" w:rsidRPr="007519C3" w:rsidRDefault="00C8445E">
            <w:pPr>
              <w:rPr>
                <w:noProof/>
                <w:sz w:val="22"/>
                <w:szCs w:val="22"/>
              </w:rPr>
            </w:pPr>
            <w:r w:rsidRPr="00C8445E">
              <w:rPr>
                <w:noProof/>
                <w:sz w:val="22"/>
                <w:szCs w:val="22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417" w:type="dxa"/>
          </w:tcPr>
          <w:p w:rsidR="00C8445E" w:rsidRPr="0067751C" w:rsidRDefault="00B555A6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4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417" w:type="dxa"/>
          </w:tcPr>
          <w:p w:rsidR="00CC60E4" w:rsidRPr="0067751C" w:rsidRDefault="00804B27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94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124795" w:rsidP="00124795">
            <w:pPr>
              <w:rPr>
                <w:noProof/>
                <w:sz w:val="22"/>
                <w:szCs w:val="22"/>
              </w:rPr>
            </w:pPr>
            <w:r w:rsidRPr="00124795">
              <w:rPr>
                <w:noProof/>
                <w:sz w:val="22"/>
                <w:szCs w:val="22"/>
              </w:rPr>
              <w:t>0003.0008.0086.1198 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7" w:type="dxa"/>
          </w:tcPr>
          <w:p w:rsidR="00CC60E4" w:rsidRPr="0067751C" w:rsidRDefault="00804B27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259</w:t>
            </w:r>
          </w:p>
        </w:tc>
      </w:tr>
      <w:tr w:rsidR="00124795" w:rsidRPr="007519C3" w:rsidTr="008C36BF">
        <w:trPr>
          <w:cantSplit/>
        </w:trPr>
        <w:tc>
          <w:tcPr>
            <w:tcW w:w="8364" w:type="dxa"/>
          </w:tcPr>
          <w:p w:rsidR="00124795" w:rsidRPr="007519C3" w:rsidRDefault="00124795">
            <w:pPr>
              <w:rPr>
                <w:noProof/>
                <w:sz w:val="22"/>
                <w:szCs w:val="22"/>
              </w:rPr>
            </w:pPr>
            <w:r w:rsidRPr="00124795">
              <w:rPr>
                <w:noProof/>
                <w:sz w:val="22"/>
                <w:szCs w:val="22"/>
              </w:rPr>
              <w:t>0005.0005.0057.1179</w:t>
            </w:r>
            <w:r w:rsidRPr="00124795">
              <w:rPr>
                <w:noProof/>
                <w:sz w:val="22"/>
                <w:szCs w:val="22"/>
              </w:rPr>
              <w:tab/>
              <w:t>Предоставление субсидий на жилье</w:t>
            </w:r>
          </w:p>
        </w:tc>
        <w:tc>
          <w:tcPr>
            <w:tcW w:w="1417" w:type="dxa"/>
          </w:tcPr>
          <w:p w:rsidR="00124795" w:rsidRPr="0067751C" w:rsidRDefault="00B555A6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4</w:t>
            </w:r>
          </w:p>
        </w:tc>
      </w:tr>
      <w:tr w:rsidR="00124795" w:rsidRPr="007519C3" w:rsidTr="008C36BF">
        <w:trPr>
          <w:cantSplit/>
        </w:trPr>
        <w:tc>
          <w:tcPr>
            <w:tcW w:w="8364" w:type="dxa"/>
          </w:tcPr>
          <w:p w:rsidR="00124795" w:rsidRPr="007519C3" w:rsidRDefault="00124795">
            <w:pPr>
              <w:rPr>
                <w:noProof/>
                <w:sz w:val="22"/>
                <w:szCs w:val="22"/>
              </w:rPr>
            </w:pPr>
            <w:r w:rsidRPr="00124795">
              <w:rPr>
                <w:noProof/>
                <w:sz w:val="22"/>
                <w:szCs w:val="22"/>
              </w:rPr>
              <w:t>0003.0009.0102.0771 Качество товаров. Защита прав потребителей</w:t>
            </w:r>
          </w:p>
        </w:tc>
        <w:tc>
          <w:tcPr>
            <w:tcW w:w="1417" w:type="dxa"/>
          </w:tcPr>
          <w:p w:rsidR="00124795" w:rsidRPr="0067751C" w:rsidRDefault="00804B27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124795" w:rsidRPr="007519C3" w:rsidTr="008C36BF">
        <w:trPr>
          <w:cantSplit/>
        </w:trPr>
        <w:tc>
          <w:tcPr>
            <w:tcW w:w="8364" w:type="dxa"/>
          </w:tcPr>
          <w:p w:rsidR="00124795" w:rsidRPr="007519C3" w:rsidRDefault="00B555A6">
            <w:pPr>
              <w:rPr>
                <w:noProof/>
                <w:sz w:val="22"/>
                <w:szCs w:val="22"/>
              </w:rPr>
            </w:pPr>
            <w:r w:rsidRPr="00B555A6">
              <w:rPr>
                <w:noProof/>
                <w:sz w:val="22"/>
                <w:szCs w:val="22"/>
              </w:rPr>
              <w:t>0004.0018.0171.1075</w:t>
            </w:r>
            <w:r w:rsidRPr="00B555A6">
              <w:rPr>
                <w:noProof/>
                <w:sz w:val="22"/>
                <w:szCs w:val="22"/>
              </w:rPr>
              <w:tab/>
              <w:t>Рассмотрение в судебном порядке решений государственных органов, органов местного самоуправления и должностных лиц (за исключением связанных с рассмотрением обращений)</w:t>
            </w:r>
          </w:p>
        </w:tc>
        <w:tc>
          <w:tcPr>
            <w:tcW w:w="1417" w:type="dxa"/>
          </w:tcPr>
          <w:p w:rsidR="00124795" w:rsidRPr="0067751C" w:rsidRDefault="00B555A6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CC60E4" w:rsidRPr="007519C3" w:rsidTr="008C36BF">
        <w:trPr>
          <w:cantSplit/>
        </w:trPr>
        <w:tc>
          <w:tcPr>
            <w:tcW w:w="8364" w:type="dxa"/>
          </w:tcPr>
          <w:p w:rsidR="00CC60E4" w:rsidRPr="007519C3" w:rsidRDefault="00CC60E4">
            <w:pPr>
              <w:rPr>
                <w:noProof/>
                <w:sz w:val="22"/>
                <w:szCs w:val="22"/>
              </w:rPr>
            </w:pPr>
            <w:r w:rsidRPr="007519C3">
              <w:rPr>
                <w:noProof/>
                <w:sz w:val="22"/>
                <w:szCs w:val="22"/>
              </w:rPr>
              <w:t>ИТОГО:</w:t>
            </w:r>
          </w:p>
        </w:tc>
        <w:tc>
          <w:tcPr>
            <w:tcW w:w="1417" w:type="dxa"/>
          </w:tcPr>
          <w:p w:rsidR="00CC60E4" w:rsidRPr="0067751C" w:rsidRDefault="00B555A6" w:rsidP="008C36BF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 w:rsidRPr="0067751C">
              <w:rPr>
                <w:noProof/>
                <w:sz w:val="22"/>
                <w:szCs w:val="22"/>
                <w:lang w:val="en-US"/>
              </w:rPr>
              <w:t>2</w:t>
            </w:r>
            <w:r w:rsidR="00352D22" w:rsidRPr="0067751C">
              <w:rPr>
                <w:noProof/>
                <w:sz w:val="22"/>
                <w:szCs w:val="22"/>
              </w:rPr>
              <w:t>711</w:t>
            </w:r>
            <w:r w:rsidR="00EC4D50" w:rsidRPr="0067751C">
              <w:rPr>
                <w:noProof/>
                <w:sz w:val="22"/>
                <w:szCs w:val="22"/>
                <w:lang w:val="en-US"/>
              </w:rPr>
              <w:t>*</w:t>
            </w:r>
          </w:p>
        </w:tc>
      </w:tr>
    </w:tbl>
    <w:p w:rsidR="00EA70D3" w:rsidRDefault="00EC4D50">
      <w:pPr>
        <w:rPr>
          <w:noProof/>
        </w:rPr>
      </w:pPr>
      <w:r w:rsidRPr="00EC4D50">
        <w:rPr>
          <w:noProof/>
        </w:rPr>
        <w:t>* количество обращений граждан с видом документа «Обращение (жалоба‚ заявление‚ предложение)»</w:t>
      </w:r>
    </w:p>
    <w:p w:rsidR="007519C3" w:rsidRPr="0067751C" w:rsidRDefault="007519C3">
      <w:pPr>
        <w:rPr>
          <w:noProof/>
        </w:rPr>
      </w:pPr>
    </w:p>
    <w:p w:rsidR="00EC4D50" w:rsidRPr="0067751C" w:rsidRDefault="00EC4D50">
      <w:pPr>
        <w:rPr>
          <w:noProof/>
        </w:rPr>
      </w:pPr>
    </w:p>
    <w:p w:rsidR="007519C3" w:rsidRDefault="007519C3">
      <w:pPr>
        <w:rPr>
          <w:noProof/>
        </w:rPr>
      </w:pPr>
      <w:bookmarkStart w:id="0" w:name="_GoBack"/>
      <w:bookmarkEnd w:id="0"/>
    </w:p>
    <w:sectPr w:rsidR="007519C3" w:rsidSect="007519C3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1946356"/>
    <w:multiLevelType w:val="hybridMultilevel"/>
    <w:tmpl w:val="0B980C34"/>
    <w:lvl w:ilvl="0" w:tplc="BC6607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9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5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0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7"/>
  </w:num>
  <w:num w:numId="3">
    <w:abstractNumId w:val="10"/>
  </w:num>
  <w:num w:numId="4">
    <w:abstractNumId w:val="12"/>
  </w:num>
  <w:num w:numId="5">
    <w:abstractNumId w:val="16"/>
  </w:num>
  <w:num w:numId="6">
    <w:abstractNumId w:val="39"/>
  </w:num>
  <w:num w:numId="7">
    <w:abstractNumId w:val="28"/>
  </w:num>
  <w:num w:numId="8">
    <w:abstractNumId w:val="3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1"/>
  </w:num>
  <w:num w:numId="13">
    <w:abstractNumId w:val="40"/>
  </w:num>
  <w:num w:numId="14">
    <w:abstractNumId w:val="6"/>
  </w:num>
  <w:num w:numId="15">
    <w:abstractNumId w:val="34"/>
  </w:num>
  <w:num w:numId="16">
    <w:abstractNumId w:val="33"/>
  </w:num>
  <w:num w:numId="17">
    <w:abstractNumId w:val="19"/>
  </w:num>
  <w:num w:numId="18">
    <w:abstractNumId w:val="27"/>
  </w:num>
  <w:num w:numId="19">
    <w:abstractNumId w:val="20"/>
  </w:num>
  <w:num w:numId="20">
    <w:abstractNumId w:val="7"/>
  </w:num>
  <w:num w:numId="21">
    <w:abstractNumId w:val="11"/>
  </w:num>
  <w:num w:numId="22">
    <w:abstractNumId w:val="26"/>
  </w:num>
  <w:num w:numId="23">
    <w:abstractNumId w:val="18"/>
  </w:num>
  <w:num w:numId="24">
    <w:abstractNumId w:val="32"/>
  </w:num>
  <w:num w:numId="25">
    <w:abstractNumId w:val="25"/>
  </w:num>
  <w:num w:numId="26">
    <w:abstractNumId w:val="30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3"/>
  </w:num>
  <w:num w:numId="37">
    <w:abstractNumId w:val="4"/>
  </w:num>
  <w:num w:numId="38">
    <w:abstractNumId w:val="24"/>
  </w:num>
  <w:num w:numId="39">
    <w:abstractNumId w:val="35"/>
  </w:num>
  <w:num w:numId="40">
    <w:abstractNumId w:val="36"/>
  </w:num>
  <w:num w:numId="41">
    <w:abstractNumId w:val="2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C3"/>
    <w:rsid w:val="00105328"/>
    <w:rsid w:val="00124795"/>
    <w:rsid w:val="00135429"/>
    <w:rsid w:val="0026545E"/>
    <w:rsid w:val="00352D22"/>
    <w:rsid w:val="003B3CCB"/>
    <w:rsid w:val="004C581A"/>
    <w:rsid w:val="004C70E7"/>
    <w:rsid w:val="00511235"/>
    <w:rsid w:val="005573F6"/>
    <w:rsid w:val="00585557"/>
    <w:rsid w:val="005A17FB"/>
    <w:rsid w:val="0067751C"/>
    <w:rsid w:val="006F5A28"/>
    <w:rsid w:val="007519C3"/>
    <w:rsid w:val="00804B27"/>
    <w:rsid w:val="008C36BF"/>
    <w:rsid w:val="00985E4E"/>
    <w:rsid w:val="009B2369"/>
    <w:rsid w:val="009F393B"/>
    <w:rsid w:val="00A9061A"/>
    <w:rsid w:val="00AB36E2"/>
    <w:rsid w:val="00AB4CF2"/>
    <w:rsid w:val="00B555A6"/>
    <w:rsid w:val="00BA2821"/>
    <w:rsid w:val="00C8445E"/>
    <w:rsid w:val="00CC60E4"/>
    <w:rsid w:val="00D70B0B"/>
    <w:rsid w:val="00DE2D2C"/>
    <w:rsid w:val="00EA70D3"/>
    <w:rsid w:val="00EC4D50"/>
    <w:rsid w:val="00F5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085D69-2245-410A-92E4-F6C8D24A7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E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56D74-1603-404B-821C-FB0D0A2A5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Виталий Бобырь</cp:lastModifiedBy>
  <cp:revision>3</cp:revision>
  <cp:lastPrinted>2020-01-23T03:09:00Z</cp:lastPrinted>
  <dcterms:created xsi:type="dcterms:W3CDTF">2020-01-23T05:07:00Z</dcterms:created>
  <dcterms:modified xsi:type="dcterms:W3CDTF">2020-02-13T05:56:00Z</dcterms:modified>
</cp:coreProperties>
</file>